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51977" w:rsidP="00E51977" w:rsidRDefault="00E51977" w14:paraId="197c392" w14:textId="197c392">
      <w:pPr>
        <w:jc w:val="center"/>
        <w15:collapsed w:val="false"/>
        <w:rPr>
          <w:rFonts w:ascii="Times New Roman" w:hAnsi="Times New Roman" w:cs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ascii="Times New Roman" w:hAnsi="Times New Roman" w:cs="Times New Roman"/>
          <w:b/>
          <w:bCs/>
          <w:sz w:val="28"/>
          <w:szCs w:val="28"/>
        </w:rPr>
        <w:t>Obrazac</w:t>
      </w:r>
      <w:r w:rsidR="0091320C">
        <w:rPr>
          <w:rFonts w:ascii="Times New Roman" w:hAnsi="Times New Roman" w:cs="Times New Roman"/>
          <w:b/>
          <w:bCs/>
          <w:sz w:val="28"/>
          <w:szCs w:val="28"/>
        </w:rPr>
        <w:t xml:space="preserve"> 19</w:t>
      </w:r>
      <w:r w:rsidRPr="00655B3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Pr="00580153"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Pr="003726DD"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1977" w:rsidP="00E51977" w:rsidRDefault="00E51977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Pr="00596C6C" w:rsidR="00E51977" w:rsidP="00E51977" w:rsidRDefault="005E5A41">
      <w:pPr>
        <w:jc w:val="center"/>
        <w:rPr>
          <w:b/>
          <w:bCs/>
          <w:sz w:val="24"/>
          <w:szCs w:val="24"/>
        </w:rPr>
      </w:pPr>
      <w:smartTag w:uri="urn:schemas-microsoft-com:office:smarttags" w:element="date">
        <w:smartTagPr>
          <w:attr w:name="Year" w:val="2019"/>
          <w:attr w:name="Day" w:val="04"/>
          <w:attr w:name="Month" w:val="07"/>
          <w:attr w:name="ls" w:val="trans"/>
        </w:smartTagPr>
        <w:r>
          <w:rPr>
            <w:b/>
            <w:bCs/>
            <w:sz w:val="24"/>
            <w:szCs w:val="24"/>
          </w:rPr>
          <w:t>04.07</w:t>
        </w:r>
        <w:r w:rsidR="0046363B">
          <w:rPr>
            <w:b/>
            <w:bCs/>
            <w:sz w:val="24"/>
            <w:szCs w:val="24"/>
          </w:rPr>
          <w:t>.2019</w:t>
        </w:r>
        <w:r w:rsidR="00E51977">
          <w:rPr>
            <w:b/>
            <w:bCs/>
            <w:sz w:val="24"/>
            <w:szCs w:val="24"/>
          </w:rPr>
          <w:t>.</w:t>
        </w:r>
      </w:smartTag>
      <w:r w:rsidR="00E51977">
        <w:rPr>
          <w:b/>
          <w:bCs/>
          <w:sz w:val="24"/>
          <w:szCs w:val="24"/>
        </w:rPr>
        <w:t xml:space="preserve">       </w:t>
      </w:r>
      <w:r w:rsidRPr="00596C6C" w:rsidR="00E51977">
        <w:rPr>
          <w:b/>
          <w:bCs/>
          <w:sz w:val="24"/>
          <w:szCs w:val="24"/>
        </w:rPr>
        <w:t xml:space="preserve">DO    </w:t>
      </w:r>
      <w:smartTag w:uri="urn:schemas-microsoft-com:office:smarttags" w:element="date">
        <w:smartTagPr>
          <w:attr w:name="Year" w:val="2019"/>
          <w:attr w:name="Day" w:val="15"/>
          <w:attr w:name="Month" w:val="10"/>
          <w:attr w:name="ls" w:val="trans"/>
        </w:smartTagPr>
        <w:r>
          <w:rPr>
            <w:b/>
            <w:bCs/>
            <w:sz w:val="24"/>
            <w:szCs w:val="24"/>
          </w:rPr>
          <w:t>15.10</w:t>
        </w:r>
        <w:r w:rsidR="00F128B5">
          <w:rPr>
            <w:b/>
            <w:bCs/>
            <w:sz w:val="24"/>
            <w:szCs w:val="24"/>
          </w:rPr>
          <w:t>.2019</w:t>
        </w:r>
        <w:r w:rsidRPr="00596C6C" w:rsidR="00E51977">
          <w:rPr>
            <w:b/>
            <w:bCs/>
            <w:sz w:val="24"/>
            <w:szCs w:val="24"/>
          </w:rPr>
          <w:t>.</w:t>
        </w:r>
      </w:smartTag>
      <w:r w:rsidRPr="00596C6C" w:rsidR="00E51977">
        <w:rPr>
          <w:b/>
          <w:bCs/>
          <w:sz w:val="24"/>
          <w:szCs w:val="24"/>
        </w:rPr>
        <w:t xml:space="preserve"> godine</w:t>
      </w:r>
    </w:p>
    <w:p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3726DD" w:rsidR="00E51977" w:rsidP="00E51977" w:rsidRDefault="00E519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596C6C" w:rsidR="00E51977" w:rsidP="00E51977" w:rsidRDefault="00E51977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="00E51977" w:rsidP="00E51977" w:rsidRDefault="00E5197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</w:t>
      </w:r>
      <w:r w:rsidRPr="00CD5C40">
        <w:rPr>
          <w:b/>
          <w:bCs/>
          <w:sz w:val="24"/>
          <w:szCs w:val="24"/>
        </w:rPr>
        <w:t>1044/12</w:t>
      </w:r>
    </w:p>
    <w:p w:rsidRPr="00596C6C" w:rsidR="00E51977" w:rsidP="00E51977" w:rsidRDefault="00E5197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 w:rsidRPr="00CD5C40">
        <w:rPr>
          <w:b/>
          <w:bCs/>
          <w:sz w:val="24"/>
          <w:szCs w:val="24"/>
        </w:rPr>
        <w:t>VE-MIL NEKRETNINE d.o.o.</w:t>
      </w:r>
      <w:r w:rsidRPr="00596C6C">
        <w:rPr>
          <w:b/>
          <w:bCs/>
          <w:sz w:val="24"/>
          <w:szCs w:val="24"/>
        </w:rPr>
        <w:t xml:space="preserve">, </w:t>
      </w:r>
      <w:r w:rsidRPr="00CD5C40">
        <w:rPr>
          <w:b/>
          <w:bCs/>
          <w:sz w:val="24"/>
          <w:szCs w:val="24"/>
        </w:rPr>
        <w:t>Zagreb, Rudeška cesta 140</w:t>
      </w:r>
    </w:p>
    <w:p w:rsidR="00E51977" w:rsidP="00E51977" w:rsidRDefault="00E5197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="00E51977" w:rsidP="00E51977" w:rsidRDefault="00E5197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="00E51977" w:rsidP="00E51977" w:rsidRDefault="00E5197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="00E51977" w:rsidP="00E51977" w:rsidRDefault="00E5197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Pr="003A3F95" w:rsidR="00E51977" w:rsidP="00E51977" w:rsidRDefault="00E51977">
      <w:pPr>
        <w:spacing w:after="0"/>
        <w:jc w:val="both"/>
        <w:rPr>
          <w:rFonts w:cs="Tahoma"/>
          <w:sz w:val="24"/>
          <w:szCs w:val="24"/>
        </w:rPr>
      </w:pPr>
    </w:p>
    <w:p w:rsidRPr="003A3F95" w:rsidR="00E51977" w:rsidP="00E51977" w:rsidRDefault="00E51977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="00E51977" w:rsidP="00E51977" w:rsidRDefault="00E51977">
      <w:pPr>
        <w:pStyle w:val="Bezproreda1"/>
        <w:rPr>
          <w:rFonts w:cs="Tahoma"/>
          <w:sz w:val="24"/>
          <w:szCs w:val="24"/>
        </w:rPr>
      </w:pPr>
    </w:p>
    <w:p w:rsidR="00E51977" w:rsidP="00E51977" w:rsidRDefault="00E51977">
      <w:pPr>
        <w:pStyle w:val="Bezproreda1"/>
        <w:jc w:val="both"/>
        <w:rPr>
          <w:rFonts w:cs="Tahoma"/>
          <w:bCs/>
          <w:sz w:val="24"/>
          <w:szCs w:val="24"/>
        </w:rPr>
      </w:pPr>
      <w:r w:rsidRPr="00D87EBD">
        <w:rPr>
          <w:rFonts w:cs="Tahoma"/>
          <w:bCs/>
          <w:sz w:val="24"/>
          <w:szCs w:val="24"/>
        </w:rPr>
        <w:t xml:space="preserve">U </w:t>
      </w:r>
      <w:r w:rsidR="004D2339">
        <w:rPr>
          <w:rFonts w:cs="Tahoma"/>
          <w:bCs/>
          <w:sz w:val="24"/>
          <w:szCs w:val="24"/>
        </w:rPr>
        <w:t xml:space="preserve"> i</w:t>
      </w:r>
      <w:r>
        <w:rPr>
          <w:rFonts w:cs="Tahoma"/>
          <w:bCs/>
          <w:sz w:val="24"/>
          <w:szCs w:val="24"/>
        </w:rPr>
        <w:t xml:space="preserve">zvještajnom razdoblju </w:t>
      </w:r>
      <w:r w:rsidR="00B41202">
        <w:rPr>
          <w:rFonts w:cs="Tahoma"/>
          <w:bCs/>
          <w:sz w:val="24"/>
          <w:szCs w:val="24"/>
        </w:rPr>
        <w:t xml:space="preserve">od </w:t>
      </w:r>
      <w:smartTag w:uri="urn:schemas-microsoft-com:office:smarttags" w:element="date">
        <w:smartTagPr>
          <w:attr w:name="Year" w:val="2019"/>
          <w:attr w:name="Day" w:val="04"/>
          <w:attr w:name="Month" w:val="07"/>
          <w:attr w:name="ls" w:val="trans"/>
        </w:smartTagPr>
        <w:r w:rsidR="005E5A41">
          <w:rPr>
            <w:rFonts w:cs="Tahoma"/>
            <w:bCs/>
            <w:sz w:val="24"/>
            <w:szCs w:val="24"/>
          </w:rPr>
          <w:t>04.07</w:t>
        </w:r>
        <w:r w:rsidR="0046363B">
          <w:rPr>
            <w:rFonts w:cs="Tahoma"/>
            <w:bCs/>
            <w:sz w:val="24"/>
            <w:szCs w:val="24"/>
          </w:rPr>
          <w:t>.2019</w:t>
        </w:r>
        <w:r w:rsidR="00B41202">
          <w:rPr>
            <w:rFonts w:cs="Tahoma"/>
            <w:bCs/>
            <w:sz w:val="24"/>
            <w:szCs w:val="24"/>
          </w:rPr>
          <w:t>.</w:t>
        </w:r>
      </w:smartTag>
      <w:r w:rsidR="00B41202">
        <w:rPr>
          <w:rFonts w:cs="Tahoma"/>
          <w:bCs/>
          <w:sz w:val="24"/>
          <w:szCs w:val="24"/>
        </w:rPr>
        <w:t xml:space="preserve"> do </w:t>
      </w:r>
      <w:smartTag w:uri="urn:schemas-microsoft-com:office:smarttags" w:element="date">
        <w:smartTagPr>
          <w:attr w:name="Year" w:val="2019"/>
          <w:attr w:name="Day" w:val="15"/>
          <w:attr w:name="Month" w:val="10"/>
          <w:attr w:name="ls" w:val="trans"/>
        </w:smartTagPr>
        <w:r w:rsidR="005E5A41">
          <w:rPr>
            <w:rFonts w:cs="Tahoma"/>
            <w:bCs/>
            <w:sz w:val="24"/>
            <w:szCs w:val="24"/>
          </w:rPr>
          <w:t>15.10</w:t>
        </w:r>
        <w:r w:rsidR="00F128B5">
          <w:rPr>
            <w:rFonts w:cs="Tahoma"/>
            <w:bCs/>
            <w:sz w:val="24"/>
            <w:szCs w:val="24"/>
          </w:rPr>
          <w:t>.2019</w:t>
        </w:r>
        <w:r w:rsidR="00B41202">
          <w:rPr>
            <w:rFonts w:cs="Tahoma"/>
            <w:bCs/>
            <w:sz w:val="24"/>
            <w:szCs w:val="24"/>
          </w:rPr>
          <w:t>.</w:t>
        </w:r>
      </w:smartTag>
      <w:r w:rsidR="00B41202">
        <w:rPr>
          <w:rFonts w:cs="Tahoma"/>
          <w:bCs/>
          <w:sz w:val="24"/>
          <w:szCs w:val="24"/>
        </w:rPr>
        <w:t xml:space="preserve"> godine </w:t>
      </w:r>
      <w:r>
        <w:rPr>
          <w:rFonts w:cs="Tahoma"/>
          <w:bCs/>
          <w:sz w:val="24"/>
          <w:szCs w:val="24"/>
        </w:rPr>
        <w:t>nije bilo nikakvih promjena u odnosnu na prethodn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izvještajn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razdoblj</w:t>
      </w:r>
      <w:r w:rsidR="00B41202">
        <w:rPr>
          <w:rFonts w:cs="Tahoma"/>
          <w:bCs/>
          <w:sz w:val="24"/>
          <w:szCs w:val="24"/>
        </w:rPr>
        <w:t>e</w:t>
      </w:r>
      <w:r>
        <w:rPr>
          <w:rFonts w:cs="Tahoma"/>
          <w:bCs/>
          <w:sz w:val="24"/>
          <w:szCs w:val="24"/>
        </w:rPr>
        <w:t xml:space="preserve">. </w:t>
      </w:r>
      <w:r w:rsidR="005E5A41">
        <w:rPr>
          <w:rFonts w:cs="Tahoma"/>
          <w:bCs/>
          <w:sz w:val="24"/>
          <w:szCs w:val="24"/>
        </w:rPr>
        <w:t>U</w:t>
      </w:r>
      <w:r>
        <w:rPr>
          <w:rFonts w:cs="Tahoma"/>
          <w:bCs/>
          <w:sz w:val="24"/>
          <w:szCs w:val="24"/>
        </w:rPr>
        <w:t xml:space="preserve"> postupku nad stečajnom masom</w:t>
      </w:r>
      <w:r w:rsidR="005E5A41">
        <w:rPr>
          <w:rFonts w:cs="Tahoma"/>
          <w:bCs/>
          <w:sz w:val="24"/>
          <w:szCs w:val="24"/>
        </w:rPr>
        <w:t>, kao što je već opisano u prethodnim izvješćima,</w:t>
      </w:r>
      <w:r>
        <w:rPr>
          <w:rFonts w:cs="Tahoma"/>
          <w:bCs/>
          <w:sz w:val="24"/>
          <w:szCs w:val="24"/>
        </w:rPr>
        <w:t xml:space="preserve"> stečajni upravitelj ima ugovor o zakupu za nekretninu u Dubrovnik</w:t>
      </w:r>
      <w:r w:rsidR="00D42DEF">
        <w:rPr>
          <w:rFonts w:cs="Tahoma"/>
          <w:bCs/>
          <w:sz w:val="24"/>
          <w:szCs w:val="24"/>
        </w:rPr>
        <w:t>u</w:t>
      </w:r>
      <w:r>
        <w:rPr>
          <w:rFonts w:cs="Tahoma"/>
          <w:bCs/>
          <w:sz w:val="24"/>
          <w:szCs w:val="24"/>
        </w:rPr>
        <w:t>, Ulici grada Vukovara, koja je u zemljišnim knjigama upisana kao vlasništvo stečajnog dužnika VE-MIL NEKRETNINE d.o.o. Zagreb, a u stvarnom vlasništvu je društva VE MIL d.o.o. kao prednika Informatika Vrbani d.o.o. u stečaju.</w:t>
      </w:r>
    </w:p>
    <w:p w:rsidR="00E51977" w:rsidP="00E51977" w:rsidRDefault="00E51977">
      <w:pPr>
        <w:pStyle w:val="Bezproreda1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Stečajni upravitelj iznajmljuje nekretninu iz razloga čuvanja nekretnina i podmirenja svih troškova koji terete navedenu nekretninu. Na nekretninama se vodi ovršni postupak broj Ovr-22/2013 na Općinskom sudu u Dubrovniku.</w:t>
      </w:r>
    </w:p>
    <w:p w:rsidR="00E51977" w:rsidP="00E51977" w:rsidRDefault="00E51977">
      <w:pPr>
        <w:pStyle w:val="Bezproreda1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U daljnjem tijeku postupka nad stečajnom masom stečajni upravitelj će izvještavati u svojim narednim redovnim izvješćima.</w:t>
      </w:r>
    </w:p>
    <w:p w:rsidR="00E51977" w:rsidP="00E51977" w:rsidRDefault="00E51977">
      <w:pPr>
        <w:pStyle w:val="Bezproreda1"/>
        <w:jc w:val="both"/>
        <w:rPr>
          <w:rFonts w:cs="Tahoma"/>
          <w:bCs/>
          <w:sz w:val="24"/>
          <w:szCs w:val="24"/>
        </w:rPr>
      </w:pPr>
    </w:p>
    <w:p w:rsidR="00E51977" w:rsidP="00E51977" w:rsidRDefault="00E51977">
      <w:pPr>
        <w:pStyle w:val="Bezproreda1"/>
        <w:jc w:val="both"/>
        <w:rPr>
          <w:rFonts w:cs="Tahoma"/>
          <w:bCs/>
          <w:sz w:val="24"/>
          <w:szCs w:val="24"/>
        </w:rPr>
      </w:pPr>
    </w:p>
    <w:p w:rsidRPr="003A3F95" w:rsidR="00E51977" w:rsidP="00E51977" w:rsidRDefault="00E51977">
      <w:pPr>
        <w:spacing w:after="0"/>
        <w:jc w:val="both"/>
        <w:rPr>
          <w:rFonts w:cs="Tahoma"/>
          <w:sz w:val="24"/>
          <w:szCs w:val="24"/>
        </w:rPr>
      </w:pPr>
    </w:p>
    <w:p w:rsidR="00E51977" w:rsidP="00E51977" w:rsidRDefault="00E51977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Pr="00BC2DB2" w:rsidR="00E51977" w:rsidP="00E51977" w:rsidRDefault="00E51977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="00E51977" w:rsidP="00E51977" w:rsidRDefault="00E5197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</w:t>
      </w:r>
      <w:r w:rsidR="00F128B5">
        <w:t xml:space="preserve">     </w:t>
      </w:r>
      <w:r>
        <w:t xml:space="preserve"> S</w:t>
      </w:r>
      <w:r w:rsidRPr="004E4393">
        <w:t>tečajni upravitelj</w:t>
      </w:r>
      <w:r>
        <w:t>:</w:t>
      </w:r>
    </w:p>
    <w:p w:rsidRPr="004E4393" w:rsidR="00E51977" w:rsidP="00E51977" w:rsidRDefault="00E51977">
      <w:pPr>
        <w:pStyle w:val="Bezproreda1"/>
        <w:spacing w:after="0"/>
        <w:rPr>
          <w:rFonts w:cs="Times New Roman"/>
          <w:sz w:val="16"/>
          <w:szCs w:val="16"/>
        </w:rPr>
      </w:pPr>
    </w:p>
    <w:p w:rsidR="00E51977" w:rsidP="00E51977" w:rsidRDefault="00E51977">
      <w:pPr>
        <w:pStyle w:val="Bezproreda1"/>
        <w:spacing w:after="0"/>
      </w:pPr>
      <w:r>
        <w:t xml:space="preserve">Zagreb,  </w:t>
      </w:r>
      <w:r w:rsidR="005E5A41">
        <w:t>16.10</w:t>
      </w:r>
      <w:r w:rsidR="00F128B5">
        <w:t>.</w:t>
      </w:r>
      <w:r w:rsidR="00BC207E">
        <w:t xml:space="preserve"> 2019</w:t>
      </w:r>
      <w:r w:rsidR="00B41202">
        <w:t xml:space="preserve">. </w:t>
      </w:r>
      <w:r>
        <w:t>godine</w:t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  <w:t xml:space="preserve">     </w:t>
      </w:r>
      <w:r w:rsidR="00E96370">
        <w:rPr>
          <w:rFonts w:cs="Times New Roman"/>
        </w:rPr>
        <w:t xml:space="preserve">    </w:t>
      </w:r>
      <w:r w:rsidR="00B41202">
        <w:rPr>
          <w:rFonts w:cs="Times New Roman"/>
        </w:rPr>
        <w:t xml:space="preserve"> </w:t>
      </w:r>
      <w:r w:rsidR="00F128B5">
        <w:rPr>
          <w:rFonts w:cs="Times New Roman"/>
        </w:rPr>
        <w:tab/>
      </w:r>
      <w:r w:rsidR="00F128B5">
        <w:rPr>
          <w:rFonts w:cs="Times New Roman"/>
        </w:rPr>
        <w:tab/>
      </w:r>
      <w:r>
        <w:t>Marinko Paić, univ.spec.oec.</w:t>
      </w:r>
    </w:p>
    <w:p w:rsidR="00E51977" w:rsidP="00E51977" w:rsidRDefault="00E51977"/>
    <w:p w:rsidR="00942CBD" w:rsidRDefault="00942CBD"/>
    <w:sectPr w:rsidR="00942CBD" w:rsidSect="00E51977">
      <w:footerReference w:type="even" r:id="rId8"/>
      <w:footerReference w:type="default" r:id="rId9"/>
      <w:pgSz w:w="11906" w:h="16838"/>
      <w:pgMar w:top="108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B442E" w:rsidRDefault="00BB442E">
      <w:r>
        <w:separator/>
      </w:r>
    </w:p>
  </w:endnote>
  <w:endnote w:type="continuationSeparator" w:id="0">
    <w:p w:rsidR="00BB442E" w:rsidRDefault="00BB44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5A41" w:rsidP="00E51977" w:rsidRDefault="005E5A4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E5A41" w:rsidP="00E51977" w:rsidRDefault="005E5A41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5A41" w:rsidP="00E51977" w:rsidRDefault="005E5A4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B27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5E5A41" w:rsidP="00E51977" w:rsidRDefault="005E5A41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B442E" w:rsidRDefault="00BB442E">
      <w:r>
        <w:separator/>
      </w:r>
    </w:p>
  </w:footnote>
  <w:footnote w:type="continuationSeparator" w:id="0">
    <w:p w:rsidR="00BB442E" w:rsidRDefault="00BB442E">
      <w:r>
        <w:continuationSeparator/>
      </w:r>
    </w:p>
  </w:footnote>
</w:footnote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77"/>
    <w:rsid w:val="00025E1D"/>
    <w:rsid w:val="001724D0"/>
    <w:rsid w:val="00200DA9"/>
    <w:rsid w:val="00345E97"/>
    <w:rsid w:val="0041164F"/>
    <w:rsid w:val="00411B27"/>
    <w:rsid w:val="0046363B"/>
    <w:rsid w:val="004D2339"/>
    <w:rsid w:val="00576080"/>
    <w:rsid w:val="005E5A41"/>
    <w:rsid w:val="00795BFA"/>
    <w:rsid w:val="007C2660"/>
    <w:rsid w:val="0084006A"/>
    <w:rsid w:val="00873D4A"/>
    <w:rsid w:val="008D3528"/>
    <w:rsid w:val="0091320C"/>
    <w:rsid w:val="00942CBD"/>
    <w:rsid w:val="00980610"/>
    <w:rsid w:val="00A121A2"/>
    <w:rsid w:val="00B03802"/>
    <w:rsid w:val="00B24A63"/>
    <w:rsid w:val="00B41202"/>
    <w:rsid w:val="00B634D2"/>
    <w:rsid w:val="00B7277D"/>
    <w:rsid w:val="00BB442E"/>
    <w:rsid w:val="00BC207E"/>
    <w:rsid w:val="00CD4C69"/>
    <w:rsid w:val="00D224F9"/>
    <w:rsid w:val="00D42DEF"/>
    <w:rsid w:val="00D44610"/>
    <w:rsid w:val="00E127C8"/>
    <w:rsid w:val="00E211A2"/>
    <w:rsid w:val="00E51977"/>
    <w:rsid w:val="00E96370"/>
    <w:rsid w:val="00F128B5"/>
    <w:rsid w:val="00FE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5197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rsid w:val="00E5197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rsid w:val="00E51977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E51977"/>
  </w:style>
  <w:style w:type="character" w:styleId="Tekstrezerviranogmjesta">
    <w:name w:val="Placeholder Text"/>
    <w:basedOn w:val="Zadanifontodlomka"/>
    <w:uiPriority w:val="99"/>
    <w:semiHidden/>
    <w:rsid w:val="00411B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1B27"/>
    <w:rPr>
      <w:rFonts w:ascii="Times New Roman" w:hAnsi="Times New Roman" w:cs="Times New Roman"/>
      <w:b/>
      <w:b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1B27"/>
    <w:rPr>
      <w:rFonts w:ascii="Times New Roman" w:hAnsi="Times New Roman" w:cs="Times New Roman"/>
      <w:b/>
      <w:bCs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1B27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1B27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Tekstrezerviranogmjesta" w:type="character">
    <w:name w:val="Placeholder Text"/>
    <w:basedOn w:val="Zadanifontodlomka"/>
    <w:uiPriority w:val="99"/>
    <w:semiHidden/>
    <w:rsid w:val="00411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B27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B27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B27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B27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2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1</properties:Pages>
  <properties:Words>183</properties:Words>
  <properties:Characters>1123</properties:Characters>
  <properties:Lines>40</properties:Lines>
  <properties:Paragraphs>12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2019-10-25T07:31:00Z</dcterms:created>
  <dc:creator>nada</dc:creator>
  <cp:lastModifiedBy>Monika Grbac</cp:lastModifiedBy>
  <cp:lastPrinted>2019-10-23T08:17:00Z</cp:lastPrinted>
  <dcterms:modified xmlns:xsi="http://www.w3.org/2001/XMLSchema-instance" xsi:type="dcterms:W3CDTF">2019-10-25T07:31:00Z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St-1044/2012-152 / Podnesak - Izvješće stečajnog upravitelja (izvješće od 23.10.19..docx)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